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BE962" w14:textId="77777777" w:rsidR="00F327BE" w:rsidRDefault="00F327BE" w:rsidP="00F327BE">
      <w:pPr>
        <w:pStyle w:val="NoSpacing"/>
      </w:pPr>
      <w:r>
        <w:rPr>
          <w:u w:val="single"/>
        </w:rPr>
        <w:t>John PYCARD</w:t>
      </w:r>
      <w:r>
        <w:t xml:space="preserve">       (fl.1479)</w:t>
      </w:r>
    </w:p>
    <w:p w14:paraId="74853B8D" w14:textId="77777777" w:rsidR="00F327BE" w:rsidRDefault="00F327BE" w:rsidP="00F327BE">
      <w:pPr>
        <w:pStyle w:val="NoSpacing"/>
      </w:pPr>
      <w:r>
        <w:t xml:space="preserve">of Bury </w:t>
      </w:r>
      <w:proofErr w:type="spellStart"/>
      <w:proofErr w:type="gramStart"/>
      <w:r>
        <w:t>St.Edmunds</w:t>
      </w:r>
      <w:proofErr w:type="spellEnd"/>
      <w:proofErr w:type="gramEnd"/>
      <w:r>
        <w:t>. Butcher.</w:t>
      </w:r>
    </w:p>
    <w:p w14:paraId="364A8017" w14:textId="77777777" w:rsidR="00F327BE" w:rsidRDefault="00F327BE" w:rsidP="00F327BE">
      <w:pPr>
        <w:pStyle w:val="NoSpacing"/>
      </w:pPr>
    </w:p>
    <w:p w14:paraId="6320D389" w14:textId="77777777" w:rsidR="00F327BE" w:rsidRDefault="00F327BE" w:rsidP="00F327BE">
      <w:pPr>
        <w:pStyle w:val="NoSpacing"/>
      </w:pPr>
    </w:p>
    <w:p w14:paraId="7D601F29" w14:textId="77777777" w:rsidR="00F327BE" w:rsidRDefault="00F327BE" w:rsidP="00F327BE">
      <w:pPr>
        <w:pStyle w:val="NoSpacing"/>
      </w:pPr>
      <w:r>
        <w:t>28 Jun.</w:t>
      </w:r>
      <w:r>
        <w:tab/>
        <w:t>1479</w:t>
      </w:r>
      <w:r>
        <w:tab/>
        <w:t xml:space="preserve">He and Thomas </w:t>
      </w:r>
      <w:proofErr w:type="spellStart"/>
      <w:r>
        <w:t>Treve</w:t>
      </w:r>
      <w:proofErr w:type="spellEnd"/>
      <w:r>
        <w:t>, also of Bury(q.v.), quitclaimed all their right</w:t>
      </w:r>
    </w:p>
    <w:p w14:paraId="6B98536A" w14:textId="77777777" w:rsidR="00F327BE" w:rsidRDefault="00F327BE" w:rsidP="00F327BE">
      <w:pPr>
        <w:pStyle w:val="NoSpacing"/>
      </w:pPr>
      <w:r>
        <w:tab/>
      </w:r>
      <w:r>
        <w:tab/>
        <w:t xml:space="preserve">in a </w:t>
      </w:r>
      <w:proofErr w:type="spellStart"/>
      <w:r>
        <w:t>pightle</w:t>
      </w:r>
      <w:proofErr w:type="spellEnd"/>
      <w:r>
        <w:t xml:space="preserve"> with 3 pieces of land and a piece of meadow in </w:t>
      </w:r>
      <w:proofErr w:type="spellStart"/>
      <w:r>
        <w:t>Hengrave</w:t>
      </w:r>
      <w:proofErr w:type="spellEnd"/>
      <w:r>
        <w:t>,</w:t>
      </w:r>
    </w:p>
    <w:p w14:paraId="4DC4FC86" w14:textId="77777777" w:rsidR="00F327BE" w:rsidRDefault="00F327BE" w:rsidP="00F327BE">
      <w:pPr>
        <w:pStyle w:val="NoSpacing"/>
      </w:pPr>
      <w:r>
        <w:tab/>
      </w:r>
      <w:r>
        <w:tab/>
        <w:t xml:space="preserve">Suffolk, to William Mors of </w:t>
      </w:r>
      <w:proofErr w:type="spellStart"/>
      <w:r>
        <w:t>Hengrave</w:t>
      </w:r>
      <w:proofErr w:type="spellEnd"/>
      <w:r>
        <w:t>(q.v.).</w:t>
      </w:r>
    </w:p>
    <w:p w14:paraId="191873A1" w14:textId="455628F5" w:rsidR="00F327BE" w:rsidRDefault="00F327BE" w:rsidP="00F327BE">
      <w:pPr>
        <w:pStyle w:val="NoSpacing"/>
      </w:pPr>
      <w:r>
        <w:tab/>
      </w:r>
      <w:r>
        <w:tab/>
        <w:t>(</w:t>
      </w:r>
      <w:hyperlink r:id="rId6" w:history="1">
        <w:r w:rsidRPr="00476E42">
          <w:rPr>
            <w:rStyle w:val="Hyperlink"/>
          </w:rPr>
          <w:t>http://discovery.nationalarchives.gov.uk</w:t>
        </w:r>
      </w:hyperlink>
      <w:r>
        <w:t xml:space="preserve">  ref. 449/2/318)</w:t>
      </w:r>
    </w:p>
    <w:p w14:paraId="156E06B7" w14:textId="77777777" w:rsidR="00122BF9" w:rsidRDefault="00122BF9" w:rsidP="00F327BE">
      <w:pPr>
        <w:pStyle w:val="NoSpacing"/>
      </w:pPr>
    </w:p>
    <w:p w14:paraId="5A189DE3" w14:textId="77777777" w:rsidR="00F327BE" w:rsidRDefault="00F327BE" w:rsidP="00F327BE">
      <w:pPr>
        <w:pStyle w:val="NoSpacing"/>
      </w:pPr>
    </w:p>
    <w:p w14:paraId="7D6DE25B" w14:textId="77777777" w:rsidR="00F327BE" w:rsidRDefault="00F327BE" w:rsidP="00F327BE">
      <w:pPr>
        <w:pStyle w:val="NoSpacing"/>
      </w:pPr>
    </w:p>
    <w:p w14:paraId="7B91B58A" w14:textId="77777777" w:rsidR="00F327BE" w:rsidRDefault="00F327BE" w:rsidP="00F327BE">
      <w:pPr>
        <w:pStyle w:val="NoSpacing"/>
      </w:pPr>
    </w:p>
    <w:p w14:paraId="1FEE7256" w14:textId="77777777" w:rsidR="00E47068" w:rsidRPr="00C009D8" w:rsidRDefault="00F327BE" w:rsidP="00F327BE">
      <w:pPr>
        <w:pStyle w:val="NoSpacing"/>
      </w:pPr>
      <w:r>
        <w:t>1 January 2015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B7B3F" w14:textId="77777777" w:rsidR="00F327BE" w:rsidRDefault="00F327BE" w:rsidP="00920DE3">
      <w:pPr>
        <w:spacing w:after="0" w:line="240" w:lineRule="auto"/>
      </w:pPr>
      <w:r>
        <w:separator/>
      </w:r>
    </w:p>
  </w:endnote>
  <w:endnote w:type="continuationSeparator" w:id="0">
    <w:p w14:paraId="33629E8A" w14:textId="77777777" w:rsidR="00F327BE" w:rsidRDefault="00F327B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D42D7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0B992F" w14:textId="77777777" w:rsidR="00C009D8" w:rsidRPr="00C009D8" w:rsidRDefault="00C009D8">
    <w:pPr>
      <w:pStyle w:val="Footer"/>
    </w:pPr>
    <w:r>
      <w:t>Copyright I.S.Rogers 9 August 2013</w:t>
    </w:r>
  </w:p>
  <w:p w14:paraId="2F0088D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C672A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A502D2" w14:textId="77777777" w:rsidR="00F327BE" w:rsidRDefault="00F327BE" w:rsidP="00920DE3">
      <w:pPr>
        <w:spacing w:after="0" w:line="240" w:lineRule="auto"/>
      </w:pPr>
      <w:r>
        <w:separator/>
      </w:r>
    </w:p>
  </w:footnote>
  <w:footnote w:type="continuationSeparator" w:id="0">
    <w:p w14:paraId="7AE58A47" w14:textId="77777777" w:rsidR="00F327BE" w:rsidRDefault="00F327B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C9A7B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CFAA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857D7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7BE"/>
    <w:rsid w:val="00120749"/>
    <w:rsid w:val="00122BF9"/>
    <w:rsid w:val="00624CAE"/>
    <w:rsid w:val="00920DE3"/>
    <w:rsid w:val="00C009D8"/>
    <w:rsid w:val="00CF53C8"/>
    <w:rsid w:val="00E47068"/>
    <w:rsid w:val="00F3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BEC3E"/>
  <w15:docId w15:val="{EC9C6BB9-B44E-471B-A233-2BDD350A1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327B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0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2015-01-24T19:14:00Z</dcterms:created>
  <dcterms:modified xsi:type="dcterms:W3CDTF">2020-12-17T09:07:00Z</dcterms:modified>
</cp:coreProperties>
</file>